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F3161" w14:textId="07D079AC" w:rsidR="00512D22" w:rsidRDefault="00512D22" w:rsidP="00C33C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63D87999" w14:textId="02BDD2AE" w:rsidR="00512D22" w:rsidRDefault="00512D22" w:rsidP="00C33C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48067F" w14:textId="312E1334" w:rsidR="00512D22" w:rsidRDefault="00512D22" w:rsidP="00C33C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A36CEF" w14:textId="56088EF6" w:rsidR="00512D22" w:rsidRDefault="00512D22" w:rsidP="00C33C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Nov.1401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Surrey and Sussex.</w:t>
      </w:r>
    </w:p>
    <w:p w14:paraId="21615F57" w14:textId="7493D559" w:rsidR="00512D22" w:rsidRDefault="00512D22" w:rsidP="00C33C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p.144)</w:t>
      </w:r>
    </w:p>
    <w:p w14:paraId="666C9D9B" w14:textId="6FE74143" w:rsidR="00512D22" w:rsidRDefault="00512D22" w:rsidP="00C33C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BF8E25" w14:textId="70BCDD02" w:rsidR="00512D22" w:rsidRDefault="00512D22" w:rsidP="00C33C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777F14" w14:textId="21520D16" w:rsidR="00512D22" w:rsidRPr="00512D22" w:rsidRDefault="00512D22" w:rsidP="00C33C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2021</w:t>
      </w:r>
    </w:p>
    <w:p w14:paraId="52381519" w14:textId="4C8E2E9B" w:rsidR="00EF605C" w:rsidRDefault="00EF605C" w:rsidP="00C33C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9ED7F0" w14:textId="77777777" w:rsidR="00EF605C" w:rsidRPr="00EF605C" w:rsidRDefault="00EF605C" w:rsidP="00C33C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18D683" w14:textId="6F3A07D2" w:rsidR="00C33C16" w:rsidRPr="00C33C16" w:rsidRDefault="00C33C16" w:rsidP="00C33C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753E4E" w14:textId="4E77F620" w:rsidR="00C33C16" w:rsidRPr="00C33C16" w:rsidRDefault="00C33C16" w:rsidP="002F43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FE15FC" w14:textId="2235ED95" w:rsidR="002F439E" w:rsidRPr="002F439E" w:rsidRDefault="002F439E" w:rsidP="002F43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A17C4B" w14:textId="0122F093" w:rsidR="002F439E" w:rsidRPr="002F439E" w:rsidRDefault="002F439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2F439E" w:rsidRPr="002F43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50401" w14:textId="77777777" w:rsidR="002F439E" w:rsidRDefault="002F439E" w:rsidP="009139A6">
      <w:r>
        <w:separator/>
      </w:r>
    </w:p>
  </w:endnote>
  <w:endnote w:type="continuationSeparator" w:id="0">
    <w:p w14:paraId="6FE72948" w14:textId="77777777" w:rsidR="002F439E" w:rsidRDefault="002F43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BB5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CD1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F90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C8AF2" w14:textId="77777777" w:rsidR="002F439E" w:rsidRDefault="002F439E" w:rsidP="009139A6">
      <w:r>
        <w:separator/>
      </w:r>
    </w:p>
  </w:footnote>
  <w:footnote w:type="continuationSeparator" w:id="0">
    <w:p w14:paraId="70D368FD" w14:textId="77777777" w:rsidR="002F439E" w:rsidRDefault="002F43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544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CE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1E6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39E"/>
    <w:rsid w:val="000666E0"/>
    <w:rsid w:val="002510B7"/>
    <w:rsid w:val="002B423A"/>
    <w:rsid w:val="002F439E"/>
    <w:rsid w:val="00512D22"/>
    <w:rsid w:val="005C130B"/>
    <w:rsid w:val="00782AF0"/>
    <w:rsid w:val="00826F5C"/>
    <w:rsid w:val="009139A6"/>
    <w:rsid w:val="009448BB"/>
    <w:rsid w:val="00A3176C"/>
    <w:rsid w:val="00AE65F8"/>
    <w:rsid w:val="00BA00AB"/>
    <w:rsid w:val="00C33C16"/>
    <w:rsid w:val="00CB4ED9"/>
    <w:rsid w:val="00EB3209"/>
    <w:rsid w:val="00EF605C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BAF86"/>
  <w15:chartTrackingRefBased/>
  <w15:docId w15:val="{934D601F-2B34-47BC-A5C5-A54FFE86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62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2021-05-18T19:49:00Z</dcterms:created>
  <dcterms:modified xsi:type="dcterms:W3CDTF">2021-05-18T20:59:00Z</dcterms:modified>
</cp:coreProperties>
</file>